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AF2" w:rsidRDefault="00516AF2">
      <w:pPr>
        <w:numPr>
          <w:ilvl w:val="0"/>
          <w:numId w:val="1"/>
        </w:numPr>
        <w:tabs>
          <w:tab w:val="left" w:pos="2985"/>
          <w:tab w:val="left" w:pos="64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вычисления, мы выяснили, как разделить сумму чисел на однозначное число. </w:t>
      </w:r>
    </w:p>
    <w:p w:rsidR="00516AF2" w:rsidRDefault="00516AF2">
      <w:pPr>
        <w:numPr>
          <w:ilvl w:val="0"/>
          <w:numId w:val="1"/>
        </w:numPr>
        <w:tabs>
          <w:tab w:val="left" w:pos="2985"/>
          <w:tab w:val="left" w:pos="64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Удобно, чтобы сначала первое слагаемое разделить на делитель: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6AF2" w:rsidRDefault="00516AF2">
      <w:pPr>
        <w:tabs>
          <w:tab w:val="left" w:pos="2985"/>
          <w:tab w:val="left" w:pos="64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16AF2" w:rsidRDefault="00516AF2">
      <w:pPr>
        <w:numPr>
          <w:ilvl w:val="0"/>
          <w:numId w:val="1"/>
        </w:numPr>
        <w:tabs>
          <w:tab w:val="left" w:pos="2985"/>
          <w:tab w:val="left" w:pos="64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нужно второе слагаемое разделить на делитель.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6AF2" w:rsidRDefault="00516AF2">
      <w:pPr>
        <w:tabs>
          <w:tab w:val="left" w:pos="2985"/>
          <w:tab w:val="left" w:pos="64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16AF2" w:rsidRDefault="00516AF2">
      <w:pPr>
        <w:numPr>
          <w:ilvl w:val="0"/>
          <w:numId w:val="1"/>
        </w:numPr>
        <w:tabs>
          <w:tab w:val="left" w:pos="2985"/>
          <w:tab w:val="left" w:pos="64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полученные результаты сложить.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AF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516AF2" w:rsidRDefault="00516AF2">
            <w:pPr>
              <w:framePr w:hSpace="180" w:wrap="auto" w:vAnchor="page" w:hAnchor="margin" w:y="8656"/>
              <w:tabs>
                <w:tab w:val="left" w:pos="2985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6AF2" w:rsidRDefault="00516AF2"/>
    <w:p w:rsidR="00516AF2" w:rsidRDefault="00516AF2"/>
    <w:p w:rsidR="00516AF2" w:rsidRDefault="00516A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ВЫВОД: чтобы разделить сумму на число, можно сначала первое слагаемое разделить на число, затем нужно второе слагаемое разделить на делитель, а полученные результаты сложить.</w:t>
      </w:r>
    </w:p>
    <w:sectPr w:rsidR="00516AF2" w:rsidSect="00516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A4542"/>
    <w:multiLevelType w:val="multilevel"/>
    <w:tmpl w:val="751C2B1E"/>
    <w:lvl w:ilvl="0">
      <w:start w:val="1"/>
      <w:numFmt w:val="bullet"/>
      <w:lvlText w:val=""/>
      <w:lvlJc w:val="left"/>
      <w:pPr>
        <w:tabs>
          <w:tab w:val="num" w:pos="397"/>
        </w:tabs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477"/>
        </w:tabs>
        <w:ind w:left="108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6AF2"/>
    <w:rsid w:val="00516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131</Words>
  <Characters>752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2014-05-17T19:57:00Z</cp:lastPrinted>
  <dcterms:created xsi:type="dcterms:W3CDTF">2014-05-07T11:30:00Z</dcterms:created>
  <dcterms:modified xsi:type="dcterms:W3CDTF">2014-12-03T18:32:00Z</dcterms:modified>
</cp:coreProperties>
</file>